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45" w:rsidRDefault="00E12145" w:rsidP="00E12145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YOUNGE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E12145" w:rsidRDefault="00E12145" w:rsidP="00E12145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E12145" w:rsidRDefault="00E12145" w:rsidP="00E12145">
      <w:pPr>
        <w:pStyle w:val="Body"/>
        <w:rPr>
          <w:rFonts w:ascii="Times New Roman" w:hAnsi="Times New Roman"/>
          <w:sz w:val="24"/>
          <w:szCs w:val="24"/>
        </w:rPr>
      </w:pPr>
    </w:p>
    <w:p w:rsidR="00E12145" w:rsidRDefault="00E12145" w:rsidP="00E12145">
      <w:pPr>
        <w:pStyle w:val="Body"/>
        <w:rPr>
          <w:rFonts w:ascii="Times New Roman" w:hAnsi="Times New Roman"/>
          <w:sz w:val="24"/>
          <w:szCs w:val="24"/>
        </w:rPr>
      </w:pPr>
    </w:p>
    <w:p w:rsidR="00E12145" w:rsidRDefault="00E12145" w:rsidP="00E1214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E12145" w:rsidRDefault="00E12145" w:rsidP="00E1214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E12145" w:rsidRDefault="00E12145" w:rsidP="00E1214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12145" w:rsidRDefault="00E12145" w:rsidP="00E1214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12145" w:rsidRDefault="00E12145" w:rsidP="00E12145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E121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145" w:rsidRDefault="00E12145" w:rsidP="00E71FC3">
      <w:pPr>
        <w:spacing w:after="0" w:line="240" w:lineRule="auto"/>
      </w:pPr>
      <w:r>
        <w:separator/>
      </w:r>
    </w:p>
  </w:endnote>
  <w:endnote w:type="continuationSeparator" w:id="0">
    <w:p w:rsidR="00E12145" w:rsidRDefault="00E121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145" w:rsidRDefault="00E12145" w:rsidP="00E71FC3">
      <w:pPr>
        <w:spacing w:after="0" w:line="240" w:lineRule="auto"/>
      </w:pPr>
      <w:r>
        <w:separator/>
      </w:r>
    </w:p>
  </w:footnote>
  <w:footnote w:type="continuationSeparator" w:id="0">
    <w:p w:rsidR="00E12145" w:rsidRDefault="00E121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145"/>
    <w:rsid w:val="001A7C09"/>
    <w:rsid w:val="00577BD5"/>
    <w:rsid w:val="00656CBA"/>
    <w:rsid w:val="006A1F77"/>
    <w:rsid w:val="00733BE7"/>
    <w:rsid w:val="00AB52E8"/>
    <w:rsid w:val="00B16D3F"/>
    <w:rsid w:val="00BB41AC"/>
    <w:rsid w:val="00E121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CFC539-202C-44EF-8EFF-CF0658F5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E1214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2017-02-02T10:58:00Z</dcterms:created>
  <dcterms:modified xsi:type="dcterms:W3CDTF">2017-02-02T10:59:00Z</dcterms:modified>
</cp:coreProperties>
</file>